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Heizungs-, Lüftungs-, Sanitärarbeiten in der VBG Bezirksverwaltung Würzburg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Heizungs-, Lüftungs-, Sanitärarbeiten in der VBG Bezirksverwaltung Würzburg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